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6CB6AB" w14:textId="77777777" w:rsidR="001574A6" w:rsidRDefault="001574A6" w:rsidP="001574A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Richard MARCHES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34A87352" w14:textId="77777777" w:rsidR="001574A6" w:rsidRDefault="001574A6" w:rsidP="001574A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3D5CE948" w14:textId="77777777" w:rsidR="001574A6" w:rsidRDefault="001574A6" w:rsidP="001574A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06E367D" w14:textId="77777777" w:rsidR="001574A6" w:rsidRDefault="001574A6" w:rsidP="001574A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F2D3041" w14:textId="77777777" w:rsidR="001574A6" w:rsidRDefault="001574A6" w:rsidP="001574A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53A0F518" w14:textId="77777777" w:rsidR="001574A6" w:rsidRDefault="001574A6" w:rsidP="001574A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60E77E7F" w14:textId="77777777" w:rsidR="001574A6" w:rsidRPr="00065994" w:rsidRDefault="001574A6" w:rsidP="001574A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7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2BECB3BE" w14:textId="77777777" w:rsidR="001574A6" w:rsidRDefault="001574A6" w:rsidP="001574A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32B83F30" w14:textId="77777777" w:rsidR="001574A6" w:rsidRDefault="001574A6" w:rsidP="001574A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15CF2FF" w14:textId="77777777" w:rsidR="001574A6" w:rsidRDefault="001574A6" w:rsidP="001574A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5E30351" w14:textId="77777777" w:rsidR="001574A6" w:rsidRDefault="001574A6" w:rsidP="001574A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September 2024</w:t>
      </w:r>
    </w:p>
    <w:p w14:paraId="4A3EC0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EFAF36" w14:textId="77777777" w:rsidR="001574A6" w:rsidRDefault="001574A6" w:rsidP="009139A6">
      <w:r>
        <w:separator/>
      </w:r>
    </w:p>
  </w:endnote>
  <w:endnote w:type="continuationSeparator" w:id="0">
    <w:p w14:paraId="551CF719" w14:textId="77777777" w:rsidR="001574A6" w:rsidRDefault="001574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68A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A5D0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816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0479C3" w14:textId="77777777" w:rsidR="001574A6" w:rsidRDefault="001574A6" w:rsidP="009139A6">
      <w:r>
        <w:separator/>
      </w:r>
    </w:p>
  </w:footnote>
  <w:footnote w:type="continuationSeparator" w:id="0">
    <w:p w14:paraId="7C54267F" w14:textId="77777777" w:rsidR="001574A6" w:rsidRDefault="001574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D9B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F78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22C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A6"/>
    <w:rsid w:val="000666E0"/>
    <w:rsid w:val="001574A6"/>
    <w:rsid w:val="002510B7"/>
    <w:rsid w:val="00270799"/>
    <w:rsid w:val="005C130B"/>
    <w:rsid w:val="007D101E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57553"/>
  <w15:chartTrackingRefBased/>
  <w15:docId w15:val="{2D9BBB59-6D14-422D-B914-AF088C307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2024-12-15T13:56:00Z</dcterms:created>
  <dcterms:modified xsi:type="dcterms:W3CDTF">2024-12-15T13:57:00Z</dcterms:modified>
</cp:coreProperties>
</file>